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7F6EA9" w14:textId="77777777" w:rsidR="00F37641" w:rsidRDefault="00F37641" w:rsidP="00F376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BASTELL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39C52F26" w14:textId="77777777" w:rsidR="00F37641" w:rsidRDefault="00F37641" w:rsidP="00F376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Somercotes</w:t>
      </w:r>
      <w:proofErr w:type="spellEnd"/>
      <w:r>
        <w:rPr>
          <w:rFonts w:cs="Times New Roman"/>
          <w:szCs w:val="24"/>
        </w:rPr>
        <w:t>, Lincolnshire. Deacon.</w:t>
      </w:r>
    </w:p>
    <w:p w14:paraId="5CAE91E8" w14:textId="77777777" w:rsidR="00F37641" w:rsidRDefault="00F37641" w:rsidP="00F37641">
      <w:pPr>
        <w:pStyle w:val="NoSpacing"/>
        <w:rPr>
          <w:rFonts w:cs="Times New Roman"/>
          <w:szCs w:val="24"/>
        </w:rPr>
      </w:pPr>
    </w:p>
    <w:p w14:paraId="3020479A" w14:textId="77777777" w:rsidR="00F37641" w:rsidRDefault="00F37641" w:rsidP="00F37641">
      <w:pPr>
        <w:pStyle w:val="NoSpacing"/>
        <w:rPr>
          <w:rFonts w:cs="Times New Roman"/>
          <w:szCs w:val="24"/>
        </w:rPr>
      </w:pPr>
    </w:p>
    <w:p w14:paraId="61679C03" w14:textId="77777777" w:rsidR="00F37641" w:rsidRDefault="00F37641" w:rsidP="00F376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Jan.1406</w:t>
      </w:r>
      <w:r>
        <w:rPr>
          <w:rFonts w:cs="Times New Roman"/>
          <w:szCs w:val="24"/>
        </w:rPr>
        <w:tab/>
        <w:t>He was granted letters dimissory to priests’ orders.</w:t>
      </w:r>
    </w:p>
    <w:p w14:paraId="5ED8FA5A" w14:textId="77777777" w:rsidR="00F37641" w:rsidRPr="00E7711B" w:rsidRDefault="00F37641" w:rsidP="00F376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E7711B">
        <w:rPr>
          <w:rFonts w:cs="Times New Roman"/>
          <w:szCs w:val="24"/>
        </w:rPr>
        <w:t xml:space="preserve">(“The Register of Bishop Philip </w:t>
      </w:r>
      <w:proofErr w:type="spellStart"/>
      <w:r w:rsidRPr="00E7711B">
        <w:rPr>
          <w:rFonts w:cs="Times New Roman"/>
          <w:szCs w:val="24"/>
        </w:rPr>
        <w:t>Repingdon</w:t>
      </w:r>
      <w:proofErr w:type="spellEnd"/>
      <w:r w:rsidRPr="00E7711B">
        <w:rPr>
          <w:rFonts w:cs="Times New Roman"/>
          <w:szCs w:val="24"/>
        </w:rPr>
        <w:t xml:space="preserve"> 1405-1419 ed. Margaret </w:t>
      </w:r>
    </w:p>
    <w:p w14:paraId="450931AD" w14:textId="77777777" w:rsidR="00F37641" w:rsidRDefault="00F37641" w:rsidP="00F37641">
      <w:pPr>
        <w:pStyle w:val="NoSpacing"/>
        <w:ind w:left="720" w:firstLine="720"/>
        <w:rPr>
          <w:rFonts w:cs="Times New Roman"/>
          <w:szCs w:val="24"/>
        </w:rPr>
      </w:pPr>
      <w:r w:rsidRPr="00E7711B">
        <w:rPr>
          <w:rFonts w:cs="Times New Roman"/>
          <w:szCs w:val="24"/>
        </w:rPr>
        <w:t>Archer, pub. Lincoln Record Society 1962 vol.1</w:t>
      </w:r>
      <w:r>
        <w:rPr>
          <w:rFonts w:cs="Times New Roman"/>
          <w:szCs w:val="24"/>
        </w:rPr>
        <w:t xml:space="preserve"> p.61)</w:t>
      </w:r>
    </w:p>
    <w:p w14:paraId="0CC391AB" w14:textId="77777777" w:rsidR="00F37641" w:rsidRDefault="00F37641" w:rsidP="00F37641">
      <w:pPr>
        <w:pStyle w:val="NoSpacing"/>
        <w:rPr>
          <w:rFonts w:cs="Times New Roman"/>
          <w:szCs w:val="24"/>
        </w:rPr>
      </w:pPr>
    </w:p>
    <w:p w14:paraId="45B7FC1A" w14:textId="77777777" w:rsidR="00F37641" w:rsidRDefault="00F37641" w:rsidP="00F37641">
      <w:pPr>
        <w:pStyle w:val="NoSpacing"/>
        <w:rPr>
          <w:rFonts w:cs="Times New Roman"/>
          <w:szCs w:val="24"/>
        </w:rPr>
      </w:pPr>
    </w:p>
    <w:p w14:paraId="3E4F4704" w14:textId="77777777" w:rsidR="00F37641" w:rsidRDefault="00F37641" w:rsidP="00F376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July 2024</w:t>
      </w:r>
    </w:p>
    <w:p w14:paraId="469057D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4787BD" w14:textId="77777777" w:rsidR="00F37641" w:rsidRDefault="00F37641" w:rsidP="009139A6">
      <w:r>
        <w:separator/>
      </w:r>
    </w:p>
  </w:endnote>
  <w:endnote w:type="continuationSeparator" w:id="0">
    <w:p w14:paraId="023E170E" w14:textId="77777777" w:rsidR="00F37641" w:rsidRDefault="00F3764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AA9C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BBDA5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A7676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2B47D4" w14:textId="77777777" w:rsidR="00F37641" w:rsidRDefault="00F37641" w:rsidP="009139A6">
      <w:r>
        <w:separator/>
      </w:r>
    </w:p>
  </w:footnote>
  <w:footnote w:type="continuationSeparator" w:id="0">
    <w:p w14:paraId="0F481C35" w14:textId="77777777" w:rsidR="00F37641" w:rsidRDefault="00F3764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0433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3CD1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06E65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641"/>
    <w:rsid w:val="000666E0"/>
    <w:rsid w:val="002510B7"/>
    <w:rsid w:val="00270799"/>
    <w:rsid w:val="005C130B"/>
    <w:rsid w:val="006364A4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37641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00DC1"/>
  <w15:chartTrackingRefBased/>
  <w15:docId w15:val="{21A3169F-9EC6-49C4-A904-54F6D0D71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2024-07-13T19:22:00Z</dcterms:created>
  <dcterms:modified xsi:type="dcterms:W3CDTF">2024-07-13T19:23:00Z</dcterms:modified>
</cp:coreProperties>
</file>